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3AB" w:rsidRPr="00E57E14" w:rsidRDefault="006E63AB" w:rsidP="00BB5217">
      <w:pPr>
        <w:pStyle w:val="Kapitel"/>
      </w:pPr>
      <w:r w:rsidRPr="00E57E14">
        <w:t>KAPITEL 1</w:t>
      </w:r>
    </w:p>
    <w:p w:rsidR="006E63AB" w:rsidRPr="00E57E14" w:rsidRDefault="006E63AB" w:rsidP="00D41D11">
      <w:pPr>
        <w:pStyle w:val="Sequenz"/>
      </w:pPr>
      <w:r w:rsidRPr="00E57E14">
        <w:t>Sequenz 1</w:t>
      </w:r>
    </w:p>
    <w:p w:rsidR="006E63AB" w:rsidRPr="00E57E14" w:rsidRDefault="006E63AB" w:rsidP="0027481C">
      <w:pPr>
        <w:pStyle w:val="Szene1"/>
        <w:rPr>
          <w:b/>
          <w:bCs/>
        </w:rPr>
      </w:pPr>
      <w:r w:rsidRPr="00E57E14">
        <w:rPr>
          <w:b/>
          <w:bCs/>
        </w:rPr>
        <w:t>Szene 1</w:t>
      </w:r>
    </w:p>
    <w:p w:rsidR="006E63AB" w:rsidRPr="00E57E14" w:rsidRDefault="006E63AB" w:rsidP="0027481C">
      <w:pPr>
        <w:pStyle w:val="Szene1"/>
      </w:pPr>
      <w:r w:rsidRPr="00E57E14">
        <w:t>Die Amerikaner beziehen Stellung</w:t>
      </w:r>
    </w:p>
    <w:p w:rsidR="006E63AB" w:rsidRPr="00E57E14" w:rsidRDefault="006E63AB" w:rsidP="0027481C">
      <w:pPr>
        <w:pStyle w:val="Szene1"/>
      </w:pPr>
    </w:p>
    <w:p w:rsidR="006E63AB" w:rsidRPr="00E57E14" w:rsidRDefault="006E63AB" w:rsidP="0027481C">
      <w:pPr>
        <w:pStyle w:val="Szene1"/>
        <w:rPr>
          <w:b/>
          <w:bCs/>
        </w:rPr>
      </w:pPr>
      <w:r w:rsidRPr="00E57E14">
        <w:rPr>
          <w:b/>
          <w:bCs/>
        </w:rPr>
        <w:t>Szene 2</w:t>
      </w:r>
    </w:p>
    <w:p w:rsidR="006E63AB" w:rsidRPr="00E57E14" w:rsidRDefault="006E63AB" w:rsidP="0027481C">
      <w:pPr>
        <w:pStyle w:val="Szene1"/>
      </w:pPr>
      <w:r w:rsidRPr="00E57E14">
        <w:t>Ein Schuss verfehlt sein Ziel</w:t>
      </w:r>
    </w:p>
    <w:p w:rsidR="006E63AB" w:rsidRPr="00E57E14" w:rsidRDefault="006E63AB" w:rsidP="0027481C">
      <w:pPr>
        <w:pStyle w:val="Szene1"/>
      </w:pPr>
    </w:p>
    <w:p w:rsidR="006E63AB" w:rsidRPr="00E57E14" w:rsidRDefault="006E63AB" w:rsidP="0027481C">
      <w:pPr>
        <w:pStyle w:val="Szene1"/>
        <w:rPr>
          <w:b/>
          <w:bCs/>
        </w:rPr>
      </w:pPr>
      <w:r w:rsidRPr="00E57E14">
        <w:rPr>
          <w:b/>
          <w:bCs/>
        </w:rPr>
        <w:t>Szene 3</w:t>
      </w:r>
    </w:p>
    <w:p w:rsidR="006E63AB" w:rsidRPr="00E57E14" w:rsidRDefault="006E63AB" w:rsidP="0027481C">
      <w:pPr>
        <w:pStyle w:val="Szene1"/>
      </w:pPr>
      <w:r w:rsidRPr="00E57E14">
        <w:t>Die gescheiterte Offensive</w:t>
      </w:r>
      <w:r w:rsidRPr="00E57E14">
        <w:br w:type="page"/>
      </w:r>
    </w:p>
    <w:p w:rsidR="006E63AB" w:rsidRPr="00E57E14" w:rsidRDefault="006E63AB" w:rsidP="0020348B">
      <w:pPr>
        <w:pStyle w:val="Szene2"/>
      </w:pPr>
      <w:r>
        <w:t>Szene 2</w:t>
      </w:r>
      <w:r w:rsidRPr="00E57E14">
        <w:t xml:space="preserve"> – </w:t>
      </w:r>
      <w:r>
        <w:t>Ein Schuss verfehlt sein Ziel</w:t>
      </w:r>
    </w:p>
    <w:p w:rsidR="006E63AB" w:rsidRPr="00E57E14" w:rsidRDefault="006E63AB" w:rsidP="00297FA6">
      <w:pPr>
        <w:pStyle w:val="Regie"/>
      </w:pPr>
      <w:r w:rsidRPr="00E57E14">
        <w:t>[</w:t>
      </w:r>
      <w:r>
        <w:t>über Funk – Man sieht David Pressman von vorn und wie er durch das Zielfernrohr sieht</w:t>
      </w:r>
      <w:r w:rsidRPr="00E57E14">
        <w:t>.]</w:t>
      </w:r>
    </w:p>
    <w:p w:rsidR="006E63AB" w:rsidRPr="00E57E14" w:rsidRDefault="006E63AB" w:rsidP="00EA2086">
      <w:pPr>
        <w:pStyle w:val="Charakter"/>
      </w:pPr>
      <w:r>
        <w:t>Major Boyd</w:t>
      </w:r>
    </w:p>
    <w:p w:rsidR="006E63AB" w:rsidRPr="00E57E14" w:rsidRDefault="006E63AB" w:rsidP="006F171B">
      <w:pPr>
        <w:pStyle w:val="Beschreibung1"/>
      </w:pPr>
      <w:r>
        <w:t>Spricht mit leicht angespannter Tonlage</w:t>
      </w:r>
      <w:r w:rsidRPr="00E57E14">
        <w:t>.</w:t>
      </w:r>
    </w:p>
    <w:p w:rsidR="006E63AB" w:rsidRDefault="006E63AB" w:rsidP="00D2373B">
      <w:pPr>
        <w:pStyle w:val="Text"/>
      </w:pPr>
      <w:r>
        <w:t>(2-01) „Command Center, wir haben die Zielperson lokalisiert und freie Schussbahn, over.</w:t>
      </w:r>
      <w:r w:rsidRPr="00E57E14">
        <w:t>“</w:t>
      </w:r>
    </w:p>
    <w:p w:rsidR="006E63AB" w:rsidRPr="006D2932" w:rsidRDefault="006E63AB" w:rsidP="009F72B0">
      <w:pPr>
        <w:pStyle w:val="Charakter"/>
        <w:rPr>
          <w:lang w:val="en-US"/>
        </w:rPr>
      </w:pPr>
      <w:r w:rsidRPr="006D2932">
        <w:rPr>
          <w:lang w:val="en-US"/>
        </w:rPr>
        <w:t>Command Center, target aquired and good sight on it.</w:t>
      </w:r>
    </w:p>
    <w:p w:rsidR="006E63AB" w:rsidRPr="00E57E14" w:rsidRDefault="006E63AB" w:rsidP="00D2373B">
      <w:pPr>
        <w:pStyle w:val="Charakter"/>
      </w:pPr>
      <w:r>
        <w:t>Command Center</w:t>
      </w:r>
    </w:p>
    <w:p w:rsidR="006E63AB" w:rsidRDefault="006E63AB" w:rsidP="006F171B">
      <w:pPr>
        <w:pStyle w:val="Beschreibung1"/>
      </w:pPr>
      <w:r>
        <w:t>Befehlston mit Nachdruck</w:t>
      </w:r>
      <w:r w:rsidRPr="00E57E14">
        <w:t>.</w:t>
      </w:r>
    </w:p>
    <w:p w:rsidR="006E63AB" w:rsidRPr="00580B89" w:rsidRDefault="006E63AB" w:rsidP="00580B89">
      <w:pPr>
        <w:pStyle w:val="Regie"/>
      </w:pPr>
      <w:r>
        <w:t>[über Funk – David Pressman und Major Boyd sind von links auf dem Balkon zu sehen (Kamera zoom-in).]</w:t>
      </w:r>
    </w:p>
    <w:p w:rsidR="006E63AB" w:rsidRDefault="006E63AB" w:rsidP="00974D2A">
      <w:pPr>
        <w:pStyle w:val="Text"/>
      </w:pPr>
      <w:r>
        <w:t>(2-02) „Major, Sie haben grünes Licht. Ich wiederh</w:t>
      </w:r>
      <w:r>
        <w:t>o</w:t>
      </w:r>
      <w:r>
        <w:t>le: Eliminieren Sie die Zielperson</w:t>
      </w:r>
      <w:r w:rsidRPr="00E57E14">
        <w:t>!“</w:t>
      </w:r>
    </w:p>
    <w:p w:rsidR="006E63AB" w:rsidRPr="006D2932" w:rsidRDefault="006E63AB" w:rsidP="006D2932">
      <w:pPr>
        <w:pStyle w:val="Charakter"/>
        <w:rPr>
          <w:lang w:val="en-US"/>
        </w:rPr>
      </w:pPr>
      <w:r w:rsidRPr="006D2932">
        <w:rPr>
          <w:lang w:val="en-US"/>
        </w:rPr>
        <w:t>Go for it, Major.I repeat: neutralize target!</w:t>
      </w:r>
    </w:p>
    <w:p w:rsidR="006E63AB" w:rsidRDefault="006E63AB" w:rsidP="00726C89">
      <w:pPr>
        <w:pStyle w:val="Charakter"/>
      </w:pPr>
      <w:r>
        <w:t>Major Boyd</w:t>
      </w:r>
    </w:p>
    <w:p w:rsidR="006E63AB" w:rsidRDefault="006E63AB" w:rsidP="00726C89">
      <w:pPr>
        <w:pStyle w:val="Beschreibung1"/>
      </w:pPr>
      <w:r>
        <w:t>Spricht mit angespannter Tonlage.</w:t>
      </w:r>
    </w:p>
    <w:p w:rsidR="006E63AB" w:rsidRDefault="006E63AB" w:rsidP="00726C89">
      <w:pPr>
        <w:pStyle w:val="Regie"/>
      </w:pPr>
      <w:r>
        <w:t>[über Funk – Blick durch das Zielfernrohr.]</w:t>
      </w:r>
    </w:p>
    <w:p w:rsidR="006E63AB" w:rsidRDefault="006E63AB" w:rsidP="00726C89">
      <w:pPr>
        <w:pStyle w:val="Text"/>
        <w:rPr>
          <w:lang w:val="en-US"/>
        </w:rPr>
      </w:pPr>
      <w:r w:rsidRPr="009F72B0">
        <w:rPr>
          <w:lang w:val="en-US"/>
        </w:rPr>
        <w:t>(2-03) „Roger, Command Center. Stand-by!“</w:t>
      </w:r>
    </w:p>
    <w:p w:rsidR="006E63AB" w:rsidRPr="006D2932" w:rsidRDefault="006E63AB" w:rsidP="006D2932">
      <w:pPr>
        <w:pStyle w:val="Charakter"/>
        <w:rPr>
          <w:lang w:val="en-US"/>
        </w:rPr>
      </w:pPr>
      <w:r>
        <w:rPr>
          <w:lang w:val="en-US"/>
        </w:rPr>
        <w:t>Roger, Command Center. On stand by!</w:t>
      </w:r>
    </w:p>
    <w:p w:rsidR="006E63AB" w:rsidRDefault="006E63AB" w:rsidP="005838C0">
      <w:pPr>
        <w:pStyle w:val="Charakter"/>
      </w:pPr>
      <w:r>
        <w:t>Dimitri Tarassow</w:t>
      </w:r>
    </w:p>
    <w:p w:rsidR="006E63AB" w:rsidRDefault="006E63AB" w:rsidP="005838C0">
      <w:pPr>
        <w:pStyle w:val="Beschreibung1"/>
      </w:pPr>
      <w:r>
        <w:t>Normale Tonlage und Sprechweise.</w:t>
      </w:r>
    </w:p>
    <w:p w:rsidR="006E63AB" w:rsidRDefault="006E63AB" w:rsidP="005838C0">
      <w:pPr>
        <w:pStyle w:val="Regie"/>
      </w:pPr>
      <w:r>
        <w:t>[russischer Akzent – Dimitri kommt die Treppe hochgela</w:t>
      </w:r>
      <w:r>
        <w:t>u</w:t>
      </w:r>
      <w:r>
        <w:t>fen, bleibt mitten im Raum stehen und wendet sich an Sergej.]</w:t>
      </w:r>
    </w:p>
    <w:p w:rsidR="006E63AB" w:rsidRDefault="006E63AB" w:rsidP="005838C0">
      <w:pPr>
        <w:pStyle w:val="Text"/>
      </w:pPr>
      <w:r>
        <w:t>(2-04) „Die Männer sind bereit, Sergej.“</w:t>
      </w:r>
    </w:p>
    <w:p w:rsidR="006E63AB" w:rsidRPr="006D2932" w:rsidRDefault="006E63AB" w:rsidP="006D2932">
      <w:pPr>
        <w:pStyle w:val="Charakter"/>
        <w:rPr>
          <w:lang w:val="en-US"/>
        </w:rPr>
      </w:pPr>
      <w:r w:rsidRPr="006D2932">
        <w:rPr>
          <w:lang w:val="en-US"/>
        </w:rPr>
        <w:t>The men are set and ready, Sergej.</w:t>
      </w:r>
    </w:p>
    <w:p w:rsidR="006E63AB" w:rsidRDefault="006E63AB" w:rsidP="0090627F">
      <w:pPr>
        <w:pStyle w:val="Charakter"/>
      </w:pPr>
      <w:r>
        <w:t>Sergej Wolkow</w:t>
      </w:r>
    </w:p>
    <w:p w:rsidR="006E63AB" w:rsidRDefault="006E63AB" w:rsidP="0090627F">
      <w:pPr>
        <w:pStyle w:val="Beschreibung1"/>
      </w:pPr>
      <w:r>
        <w:t>Normale Tonlage und Sprechweise.</w:t>
      </w:r>
    </w:p>
    <w:p w:rsidR="006E63AB" w:rsidRDefault="006E63AB" w:rsidP="0090627F">
      <w:pPr>
        <w:pStyle w:val="Regie"/>
      </w:pPr>
      <w:r>
        <w:t>[russischer Akzent – Sergej dreht sich zu Dimitri um, kurz danach fällt ein Schuss.]</w:t>
      </w:r>
    </w:p>
    <w:p w:rsidR="006E63AB" w:rsidRDefault="006E63AB" w:rsidP="009C0292">
      <w:pPr>
        <w:pStyle w:val="Text"/>
      </w:pPr>
      <w:r>
        <w:t>(2-05) „Gut…“</w:t>
      </w:r>
    </w:p>
    <w:p w:rsidR="006E63AB" w:rsidRPr="006D2932" w:rsidRDefault="006E63AB" w:rsidP="006D2932">
      <w:pPr>
        <w:pStyle w:val="Charakter"/>
      </w:pPr>
      <w:r>
        <w:t>Good.</w:t>
      </w:r>
    </w:p>
    <w:p w:rsidR="006E63AB" w:rsidRDefault="006E63AB" w:rsidP="00935524">
      <w:pPr>
        <w:pStyle w:val="Charakter"/>
      </w:pPr>
      <w:r>
        <w:t>russischer Soldat</w:t>
      </w:r>
    </w:p>
    <w:p w:rsidR="006E63AB" w:rsidRDefault="006E63AB" w:rsidP="00935524">
      <w:pPr>
        <w:pStyle w:val="Beschreibung1"/>
      </w:pPr>
      <w:r>
        <w:t>Typisches aufgeregtes Schreien mitten in einer Schlacht.</w:t>
      </w:r>
    </w:p>
    <w:p w:rsidR="006E63AB" w:rsidRDefault="006E63AB" w:rsidP="00F23BA2">
      <w:pPr>
        <w:pStyle w:val="Regie"/>
      </w:pPr>
      <w:r>
        <w:t>[russischer Akzent – Der Schuss verfehlt sein Ziel und trifft einen Soldaten, der die Treppe hinunterfällt.]</w:t>
      </w:r>
    </w:p>
    <w:p w:rsidR="006E63AB" w:rsidRDefault="006E63AB" w:rsidP="00D70BF4">
      <w:pPr>
        <w:pStyle w:val="Text"/>
      </w:pPr>
      <w:r>
        <w:t>(2-06) „Verdammt… Scharfschütze!“</w:t>
      </w:r>
    </w:p>
    <w:p w:rsidR="006E63AB" w:rsidRPr="006D2932" w:rsidRDefault="006E63AB" w:rsidP="006D2932">
      <w:pPr>
        <w:pStyle w:val="Charakter"/>
        <w:rPr>
          <w:lang w:val="en-US"/>
        </w:rPr>
      </w:pPr>
      <w:r w:rsidRPr="006D2932">
        <w:rPr>
          <w:lang w:val="en-US"/>
        </w:rPr>
        <w:t>Fuck!Sniper fire!Sniper fire!</w:t>
      </w:r>
    </w:p>
    <w:p w:rsidR="006E63AB" w:rsidRPr="00C04D57" w:rsidRDefault="006E63AB" w:rsidP="00C04D57">
      <w:pPr>
        <w:pStyle w:val="Regie"/>
      </w:pPr>
      <w:r>
        <w:t>[Soldat 1 steht am Fenster und eröffnet das Feuer.]</w:t>
      </w:r>
    </w:p>
    <w:p w:rsidR="006E63AB" w:rsidRDefault="006E63AB" w:rsidP="00D70BF4">
      <w:pPr>
        <w:pStyle w:val="Text"/>
      </w:pPr>
      <w:r>
        <w:t>(2-07) „Schützt unseren Anführer!“</w:t>
      </w:r>
    </w:p>
    <w:p w:rsidR="006E63AB" w:rsidRPr="006D2932" w:rsidRDefault="006E63AB" w:rsidP="006D2932">
      <w:pPr>
        <w:pStyle w:val="Charakter"/>
      </w:pPr>
      <w:r>
        <w:t>Protect our leader!</w:t>
      </w:r>
    </w:p>
    <w:p w:rsidR="006E63AB" w:rsidRDefault="006E63AB" w:rsidP="00027D81">
      <w:pPr>
        <w:pStyle w:val="Charakter"/>
      </w:pPr>
      <w:r>
        <w:t>russischer Wachsoldat 1</w:t>
      </w:r>
    </w:p>
    <w:p w:rsidR="006E63AB" w:rsidRDefault="006E63AB" w:rsidP="00027D81">
      <w:pPr>
        <w:pStyle w:val="Beschreibung1"/>
      </w:pPr>
      <w:r>
        <w:t>Kein Schreien, aber die Aufforderung wird mit Nachdruck (r</w:t>
      </w:r>
      <w:r>
        <w:t>u</w:t>
      </w:r>
      <w:r>
        <w:t>fend) bestätigt.</w:t>
      </w:r>
    </w:p>
    <w:p w:rsidR="006E63AB" w:rsidRDefault="006E63AB" w:rsidP="00D3174C">
      <w:pPr>
        <w:pStyle w:val="Regie"/>
      </w:pPr>
      <w:r>
        <w:t>[russischer Akzent – Wachsoldat 2 kommt aus seiner D</w:t>
      </w:r>
      <w:r>
        <w:t>e</w:t>
      </w:r>
      <w:r>
        <w:t>ckung hervor und eröffnet ebenfalls das Feuer.]</w:t>
      </w:r>
    </w:p>
    <w:p w:rsidR="006E63AB" w:rsidRDefault="006E63AB" w:rsidP="00D3174C">
      <w:pPr>
        <w:pStyle w:val="Text"/>
      </w:pPr>
      <w:r>
        <w:t>(2-08) „Okay…“</w:t>
      </w:r>
    </w:p>
    <w:p w:rsidR="006E63AB" w:rsidRPr="007A5DBF" w:rsidRDefault="006E63AB" w:rsidP="007A5DBF">
      <w:pPr>
        <w:pStyle w:val="Regie"/>
      </w:pPr>
      <w:r>
        <w:t>[Wachsoldat 1 geht am Fenster vorbei Richtung Treppe.]</w:t>
      </w:r>
    </w:p>
    <w:p w:rsidR="006E63AB" w:rsidRDefault="006E63AB" w:rsidP="00D3174C">
      <w:pPr>
        <w:pStyle w:val="Text"/>
      </w:pPr>
      <w:r>
        <w:t>(2-09) „…wir bringen ihn hier raus!“</w:t>
      </w:r>
    </w:p>
    <w:p w:rsidR="006E63AB" w:rsidRPr="006D2932" w:rsidRDefault="006E63AB" w:rsidP="006D2932">
      <w:pPr>
        <w:pStyle w:val="Charakter"/>
      </w:pPr>
      <w:r>
        <w:t>We’ll get him out!</w:t>
      </w:r>
    </w:p>
    <w:p w:rsidR="006E63AB" w:rsidRDefault="006E63AB" w:rsidP="007033A7">
      <w:pPr>
        <w:pStyle w:val="Charakter"/>
      </w:pPr>
      <w:r>
        <w:t>David Pressman</w:t>
      </w:r>
    </w:p>
    <w:p w:rsidR="006E63AB" w:rsidRDefault="006E63AB" w:rsidP="00717604">
      <w:pPr>
        <w:pStyle w:val="Beschreibung1"/>
      </w:pPr>
      <w:r>
        <w:t>Wütende, fluchende Sprechweise.</w:t>
      </w:r>
    </w:p>
    <w:p w:rsidR="006E63AB" w:rsidRDefault="006E63AB" w:rsidP="00717604">
      <w:pPr>
        <w:pStyle w:val="Regie"/>
      </w:pPr>
      <w:r>
        <w:t>[Pressman ist in einer Nahaufnahme zu sehen, wie er die Waffe senkt.]</w:t>
      </w:r>
    </w:p>
    <w:p w:rsidR="006E63AB" w:rsidRDefault="006E63AB" w:rsidP="002325CC">
      <w:pPr>
        <w:pStyle w:val="Text"/>
      </w:pPr>
      <w:r>
        <w:t>(2-10) „Fuck! Ich hab’s versaut!“</w:t>
      </w:r>
    </w:p>
    <w:p w:rsidR="006E63AB" w:rsidRPr="006D2932" w:rsidRDefault="006E63AB" w:rsidP="006D2932">
      <w:pPr>
        <w:pStyle w:val="Charakter"/>
        <w:rPr>
          <w:lang w:val="en-US"/>
        </w:rPr>
      </w:pPr>
      <w:r w:rsidRPr="006D2932">
        <w:rPr>
          <w:lang w:val="en-US"/>
        </w:rPr>
        <w:t xml:space="preserve">Fuck, I screwed up! </w:t>
      </w:r>
    </w:p>
    <w:p w:rsidR="006E63AB" w:rsidRDefault="006E63AB" w:rsidP="00F02315">
      <w:pPr>
        <w:pStyle w:val="Charakter"/>
      </w:pPr>
      <w:r>
        <w:t>russischer Soldat</w:t>
      </w:r>
    </w:p>
    <w:p w:rsidR="006E63AB" w:rsidRDefault="006E63AB" w:rsidP="00F02315">
      <w:pPr>
        <w:pStyle w:val="Beschreibung1"/>
      </w:pPr>
      <w:r>
        <w:t>Angespannte Sprechweise im Befehlston.</w:t>
      </w:r>
    </w:p>
    <w:p w:rsidR="006E63AB" w:rsidRDefault="006E63AB" w:rsidP="00FF70EA">
      <w:pPr>
        <w:pStyle w:val="Regie"/>
      </w:pPr>
      <w:r>
        <w:t>[russischer Akzent – Soldat 1 hat sich in einer Ecke des Hauses verschanzt.]</w:t>
      </w:r>
    </w:p>
    <w:p w:rsidR="006E63AB" w:rsidRDefault="006E63AB" w:rsidP="00AE38B4">
      <w:pPr>
        <w:pStyle w:val="Text"/>
      </w:pPr>
      <w:r>
        <w:t>(2-11) „An alle: Code Rot! Ich wiederhole: Wir h</w:t>
      </w:r>
      <w:r>
        <w:t>a</w:t>
      </w:r>
      <w:r>
        <w:t>ben Code Rot!“</w:t>
      </w:r>
    </w:p>
    <w:p w:rsidR="006E63AB" w:rsidRPr="006D2932" w:rsidRDefault="006E63AB" w:rsidP="006D2932">
      <w:pPr>
        <w:pStyle w:val="Charakter"/>
        <w:rPr>
          <w:lang w:val="en-US"/>
        </w:rPr>
      </w:pPr>
      <w:r>
        <w:rPr>
          <w:lang w:val="en-US"/>
        </w:rPr>
        <w:t>On my</w:t>
      </w:r>
      <w:r w:rsidRPr="006D2932">
        <w:rPr>
          <w:lang w:val="en-US"/>
        </w:rPr>
        <w:t xml:space="preserve"> orders: Code red! </w:t>
      </w:r>
      <w:r>
        <w:rPr>
          <w:lang w:val="en-US"/>
        </w:rPr>
        <w:t>I repeat, we’re on code red!</w:t>
      </w:r>
    </w:p>
    <w:p w:rsidR="006E63AB" w:rsidRDefault="006E63AB" w:rsidP="009C1256">
      <w:pPr>
        <w:pStyle w:val="Charakter"/>
      </w:pPr>
      <w:r>
        <w:t>Major Boyd</w:t>
      </w:r>
    </w:p>
    <w:p w:rsidR="006E63AB" w:rsidRDefault="006E63AB" w:rsidP="009C1256">
      <w:pPr>
        <w:pStyle w:val="Beschreibung1"/>
      </w:pPr>
      <w:r>
        <w:t>Angespannte und hektische Sprechweise.</w:t>
      </w:r>
    </w:p>
    <w:p w:rsidR="006E63AB" w:rsidRDefault="006E63AB" w:rsidP="002B7341">
      <w:pPr>
        <w:pStyle w:val="Regie"/>
      </w:pPr>
      <w:r>
        <w:t>[über Funk – Der Major geht ins Haus und kontaktiert das Command Center.]</w:t>
      </w:r>
    </w:p>
    <w:p w:rsidR="006E63AB" w:rsidRDefault="006E63AB" w:rsidP="00C15D03">
      <w:pPr>
        <w:pStyle w:val="Text"/>
      </w:pPr>
      <w:r>
        <w:t>(2-12) „Command Center, hier ist Major Boyd, das Wiesel war nicht erfolgreich! Over.“</w:t>
      </w:r>
    </w:p>
    <w:p w:rsidR="006E63AB" w:rsidRPr="006D2932" w:rsidRDefault="006E63AB" w:rsidP="006D2932">
      <w:pPr>
        <w:pStyle w:val="Charakter"/>
        <w:rPr>
          <w:lang w:val="en-US"/>
        </w:rPr>
      </w:pPr>
      <w:r w:rsidRPr="006D2932">
        <w:rPr>
          <w:lang w:val="en-US"/>
        </w:rPr>
        <w:t>Command center, this is Major Boyd, the We</w:t>
      </w:r>
      <w:r w:rsidRPr="006D2932">
        <w:rPr>
          <w:lang w:val="en-US"/>
        </w:rPr>
        <w:t>a</w:t>
      </w:r>
      <w:r w:rsidRPr="006D2932">
        <w:rPr>
          <w:lang w:val="en-US"/>
        </w:rPr>
        <w:t xml:space="preserve">sel </w:t>
      </w:r>
      <w:r>
        <w:rPr>
          <w:lang w:val="en-US"/>
        </w:rPr>
        <w:t>wa</w:t>
      </w:r>
      <w:r w:rsidRPr="006D2932">
        <w:rPr>
          <w:lang w:val="en-US"/>
        </w:rPr>
        <w:t xml:space="preserve">s negative on </w:t>
      </w:r>
      <w:r>
        <w:rPr>
          <w:lang w:val="en-US"/>
        </w:rPr>
        <w:t>effect</w:t>
      </w:r>
      <w:r w:rsidRPr="006D2932">
        <w:rPr>
          <w:lang w:val="en-US"/>
        </w:rPr>
        <w:t>!O</w:t>
      </w:r>
      <w:r>
        <w:rPr>
          <w:lang w:val="en-US"/>
        </w:rPr>
        <w:t>ver.</w:t>
      </w:r>
    </w:p>
    <w:p w:rsidR="006E63AB" w:rsidRDefault="006E63AB" w:rsidP="00C15D03">
      <w:pPr>
        <w:pStyle w:val="Charakter"/>
      </w:pPr>
      <w:r>
        <w:t>Command Center</w:t>
      </w:r>
    </w:p>
    <w:p w:rsidR="006E63AB" w:rsidRDefault="006E63AB" w:rsidP="00C15D03">
      <w:pPr>
        <w:pStyle w:val="Beschreibung1"/>
      </w:pPr>
      <w:r>
        <w:t>Normale Tonlage und Sprechweise.</w:t>
      </w:r>
    </w:p>
    <w:p w:rsidR="006E63AB" w:rsidRDefault="006E63AB" w:rsidP="00264DB1">
      <w:pPr>
        <w:pStyle w:val="Regie"/>
      </w:pPr>
      <w:r>
        <w:t>[über Funk – Die beiden russischen Wachleute flankieren die Tür…]</w:t>
      </w:r>
    </w:p>
    <w:p w:rsidR="006E63AB" w:rsidRDefault="006E63AB" w:rsidP="00BC55BD">
      <w:pPr>
        <w:pStyle w:val="Text"/>
      </w:pPr>
      <w:r>
        <w:t>(2-13) „Hier Command Center, bitte wiederholen Sie, over.“</w:t>
      </w:r>
    </w:p>
    <w:p w:rsidR="006E63AB" w:rsidRPr="006D2932" w:rsidRDefault="006E63AB" w:rsidP="006D2932">
      <w:pPr>
        <w:pStyle w:val="Charakter"/>
        <w:rPr>
          <w:lang w:val="en-US"/>
        </w:rPr>
      </w:pPr>
      <w:r w:rsidRPr="006D2932">
        <w:rPr>
          <w:lang w:val="en-US"/>
        </w:rPr>
        <w:t>Th</w:t>
      </w:r>
      <w:r>
        <w:rPr>
          <w:lang w:val="en-US"/>
        </w:rPr>
        <w:t>i</w:t>
      </w:r>
      <w:r w:rsidRPr="006D2932">
        <w:rPr>
          <w:lang w:val="en-US"/>
        </w:rPr>
        <w:t>s is command center, please repeat</w:t>
      </w:r>
      <w:r>
        <w:rPr>
          <w:lang w:val="en-US"/>
        </w:rPr>
        <w:t>, over.</w:t>
      </w:r>
    </w:p>
    <w:p w:rsidR="006E63AB" w:rsidRDefault="006E63AB" w:rsidP="007C2B89">
      <w:pPr>
        <w:pStyle w:val="Charakter"/>
      </w:pPr>
      <w:r>
        <w:t>Major Boyd</w:t>
      </w:r>
    </w:p>
    <w:p w:rsidR="006E63AB" w:rsidRDefault="006E63AB" w:rsidP="007C2B89">
      <w:pPr>
        <w:pStyle w:val="Beschreibung1"/>
      </w:pPr>
      <w:r>
        <w:t>Angespannte und hektische Sprechweise.</w:t>
      </w:r>
    </w:p>
    <w:p w:rsidR="006E63AB" w:rsidRDefault="006E63AB" w:rsidP="007C2B89">
      <w:pPr>
        <w:pStyle w:val="Regie"/>
      </w:pPr>
      <w:r>
        <w:t>[über Funk - …Dimitri und Sergej kommen aus dem Haus gerannt.]</w:t>
      </w:r>
    </w:p>
    <w:p w:rsidR="006E63AB" w:rsidRDefault="006E63AB" w:rsidP="007C2B89">
      <w:pPr>
        <w:pStyle w:val="Text"/>
      </w:pPr>
      <w:r>
        <w:t>(2-14) „Das Wiesel war nicht erfolgreich. Ich wi</w:t>
      </w:r>
      <w:r>
        <w:t>e</w:t>
      </w:r>
      <w:r>
        <w:t>derhole: Die Zielperson konnte nicht eliminiert werden! Over.“</w:t>
      </w:r>
    </w:p>
    <w:p w:rsidR="006E63AB" w:rsidRPr="006D2932" w:rsidRDefault="006E63AB" w:rsidP="006D2932">
      <w:pPr>
        <w:pStyle w:val="Charakter"/>
        <w:rPr>
          <w:lang w:val="en-US"/>
        </w:rPr>
      </w:pPr>
      <w:r w:rsidRPr="006D2932">
        <w:rPr>
          <w:lang w:val="en-US"/>
        </w:rPr>
        <w:t xml:space="preserve">The Weasel was negative on </w:t>
      </w:r>
      <w:r>
        <w:rPr>
          <w:lang w:val="en-US"/>
        </w:rPr>
        <w:t>effect</w:t>
      </w:r>
      <w:r w:rsidRPr="006D2932">
        <w:rPr>
          <w:lang w:val="en-US"/>
        </w:rPr>
        <w:t xml:space="preserve">. </w:t>
      </w:r>
      <w:r>
        <w:rPr>
          <w:lang w:val="en-US"/>
        </w:rPr>
        <w:t>I repeat: target is NOT neutralized.</w:t>
      </w:r>
    </w:p>
    <w:p w:rsidR="006E63AB" w:rsidRDefault="006E63AB" w:rsidP="00087868">
      <w:pPr>
        <w:pStyle w:val="Charakter"/>
      </w:pPr>
      <w:r>
        <w:t>Command Center</w:t>
      </w:r>
    </w:p>
    <w:p w:rsidR="006E63AB" w:rsidRDefault="006E63AB" w:rsidP="00087868">
      <w:pPr>
        <w:pStyle w:val="Beschreibung1"/>
      </w:pPr>
      <w:r>
        <w:t>Befehlston mit Nachdruck.</w:t>
      </w:r>
    </w:p>
    <w:p w:rsidR="006E63AB" w:rsidRDefault="006E63AB" w:rsidP="00087868">
      <w:pPr>
        <w:pStyle w:val="Regie"/>
      </w:pPr>
      <w:r>
        <w:t>[über Funk]</w:t>
      </w:r>
    </w:p>
    <w:p w:rsidR="006E63AB" w:rsidRDefault="006E63AB" w:rsidP="00E56448">
      <w:pPr>
        <w:pStyle w:val="Text"/>
      </w:pPr>
      <w:r>
        <w:t>(2-15) „Haben verstanden, Major. Sie haben grünes Licht für Operationsplan Donnerschlag, over.“</w:t>
      </w:r>
    </w:p>
    <w:p w:rsidR="006E63AB" w:rsidRPr="00EB081B" w:rsidRDefault="006E63AB" w:rsidP="00EB081B">
      <w:pPr>
        <w:pStyle w:val="Beschreibung1"/>
        <w:rPr>
          <w:lang w:val="en-US"/>
        </w:rPr>
      </w:pPr>
      <w:r w:rsidRPr="00EB081B">
        <w:rPr>
          <w:lang w:val="en-US"/>
        </w:rPr>
        <w:t>Affirmative, Major. You’ve got green light on Operation „Thunder</w:t>
      </w:r>
      <w:r>
        <w:rPr>
          <w:lang w:val="en-US"/>
        </w:rPr>
        <w:t>clap</w:t>
      </w:r>
      <w:r w:rsidRPr="00EB081B">
        <w:rPr>
          <w:lang w:val="en-US"/>
        </w:rPr>
        <w:t>“</w:t>
      </w:r>
      <w:r>
        <w:rPr>
          <w:lang w:val="en-US"/>
        </w:rPr>
        <w:t xml:space="preserve"> (oder was immer ihr an Namen wollt)</w:t>
      </w:r>
    </w:p>
    <w:p w:rsidR="006E63AB" w:rsidRDefault="006E63AB" w:rsidP="00EB081B">
      <w:pPr>
        <w:pStyle w:val="Charakter"/>
        <w:rPr>
          <w:lang w:val="en-US"/>
        </w:rPr>
      </w:pPr>
    </w:p>
    <w:p w:rsidR="006E63AB" w:rsidRPr="00EB081B" w:rsidRDefault="006E63AB" w:rsidP="00EB081B">
      <w:pPr>
        <w:pStyle w:val="Beschreibung1"/>
        <w:rPr>
          <w:lang w:val="en-US"/>
        </w:rPr>
      </w:pPr>
    </w:p>
    <w:p w:rsidR="006E63AB" w:rsidRDefault="006E63AB" w:rsidP="004A74FD">
      <w:pPr>
        <w:pStyle w:val="Charakter"/>
      </w:pPr>
      <w:r>
        <w:t>Major Boyd</w:t>
      </w:r>
    </w:p>
    <w:p w:rsidR="006E63AB" w:rsidRDefault="006E63AB" w:rsidP="004A74FD">
      <w:pPr>
        <w:pStyle w:val="Beschreibung1"/>
      </w:pPr>
      <w:r>
        <w:t>Normale Tonlage und Sprechweise.</w:t>
      </w:r>
    </w:p>
    <w:p w:rsidR="006E63AB" w:rsidRDefault="006E63AB" w:rsidP="004A74FD">
      <w:pPr>
        <w:pStyle w:val="Regie"/>
      </w:pPr>
      <w:r>
        <w:t>[über Funk – Major Boyd ist im Haus zu sehen und geht a</w:t>
      </w:r>
      <w:r>
        <w:t>n</w:t>
      </w:r>
      <w:r>
        <w:t>schließend wieder zurück auf den Balkon.]</w:t>
      </w:r>
    </w:p>
    <w:p w:rsidR="006E63AB" w:rsidRDefault="006E63AB" w:rsidP="004A74FD">
      <w:pPr>
        <w:pStyle w:val="Text"/>
      </w:pPr>
      <w:r>
        <w:t>(2-16) „Roger, Command Center. Führen Einsatzb</w:t>
      </w:r>
      <w:r>
        <w:t>e</w:t>
      </w:r>
      <w:r>
        <w:t>fehl aus, out.“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t>Roger that command center</w:t>
      </w:r>
      <w:r>
        <w:rPr>
          <w:lang w:val="en-US"/>
        </w:rPr>
        <w:t>, e</w:t>
      </w:r>
      <w:r w:rsidRPr="00EB081B">
        <w:rPr>
          <w:lang w:val="en-US"/>
        </w:rPr>
        <w:t>xecuting order</w:t>
      </w:r>
      <w:r>
        <w:rPr>
          <w:lang w:val="en-US"/>
        </w:rPr>
        <w:t>s</w:t>
      </w:r>
      <w:r w:rsidRPr="00EB081B">
        <w:rPr>
          <w:lang w:val="en-US"/>
        </w:rPr>
        <w:t>,</w:t>
      </w:r>
      <w:r>
        <w:rPr>
          <w:lang w:val="en-US"/>
        </w:rPr>
        <w:t xml:space="preserve"> out.</w:t>
      </w:r>
    </w:p>
    <w:p w:rsidR="006E63AB" w:rsidRPr="00EB081B" w:rsidRDefault="006E63AB" w:rsidP="00B525B3">
      <w:pPr>
        <w:pStyle w:val="Charakter"/>
        <w:rPr>
          <w:lang w:val="en-US"/>
        </w:rPr>
      </w:pPr>
    </w:p>
    <w:p w:rsidR="006E63AB" w:rsidRDefault="006E63AB" w:rsidP="00B525B3">
      <w:pPr>
        <w:pStyle w:val="Regie"/>
      </w:pPr>
      <w:r>
        <w:t>[Außerhalb der Schusslinie des feindlichen Scharfschützen befinden sich Sergej und Dimitri im gegenüberliegenden Gebäude vorerst in Sicherheit. Sie besprechen das weitere Vorgehen.]</w:t>
      </w:r>
    </w:p>
    <w:p w:rsidR="006E63AB" w:rsidRDefault="006E63AB" w:rsidP="00B60DF4">
      <w:pPr>
        <w:pStyle w:val="Charakter"/>
      </w:pPr>
      <w:r>
        <w:t>Dimitri Tarassow</w:t>
      </w:r>
    </w:p>
    <w:p w:rsidR="006E63AB" w:rsidRDefault="006E63AB" w:rsidP="00B60DF4">
      <w:pPr>
        <w:pStyle w:val="Beschreibung1"/>
      </w:pPr>
      <w:r>
        <w:t>Ernste und besorgte Sprechweise.</w:t>
      </w:r>
    </w:p>
    <w:p w:rsidR="006E63AB" w:rsidRDefault="006E63AB" w:rsidP="006D1C3E">
      <w:pPr>
        <w:pStyle w:val="Regie"/>
      </w:pPr>
      <w:r>
        <w:t>[russischer Akzent – Beide sind zu sehen.]</w:t>
      </w:r>
    </w:p>
    <w:p w:rsidR="006E63AB" w:rsidRDefault="006E63AB" w:rsidP="006D1C3E">
      <w:pPr>
        <w:pStyle w:val="Text"/>
      </w:pPr>
      <w:r>
        <w:t>(2-17) „Du musst dich aus dem Staub machen, Se</w:t>
      </w:r>
      <w:r>
        <w:t>r</w:t>
      </w:r>
      <w:r>
        <w:t>gej. Hier ist es zu gefährlich für dich.“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t xml:space="preserve">You </w:t>
      </w:r>
      <w:r>
        <w:rPr>
          <w:lang w:val="en-US"/>
        </w:rPr>
        <w:t xml:space="preserve">really </w:t>
      </w:r>
      <w:r w:rsidRPr="00EB081B">
        <w:rPr>
          <w:lang w:val="en-US"/>
        </w:rPr>
        <w:t>need to leave, Sergej.</w:t>
      </w:r>
      <w:r>
        <w:rPr>
          <w:lang w:val="en-US"/>
        </w:rPr>
        <w:t>It’s too da</w:t>
      </w:r>
      <w:r>
        <w:rPr>
          <w:lang w:val="en-US"/>
        </w:rPr>
        <w:t>n</w:t>
      </w:r>
      <w:r>
        <w:rPr>
          <w:lang w:val="en-US"/>
        </w:rPr>
        <w:t>gerous for you.</w:t>
      </w:r>
    </w:p>
    <w:p w:rsidR="006E63AB" w:rsidRDefault="006E63AB" w:rsidP="00BA5ED4">
      <w:pPr>
        <w:pStyle w:val="Charakter"/>
      </w:pPr>
      <w:r>
        <w:t>Sergej Wolkow</w:t>
      </w:r>
    </w:p>
    <w:p w:rsidR="006E63AB" w:rsidRDefault="006E63AB" w:rsidP="00BA5ED4">
      <w:pPr>
        <w:pStyle w:val="Beschreibung1"/>
      </w:pPr>
      <w:r>
        <w:t>Ungehaltene und etwas erboste Sprechweise.</w:t>
      </w:r>
    </w:p>
    <w:p w:rsidR="006E63AB" w:rsidRDefault="006E63AB" w:rsidP="00FB6E4A">
      <w:pPr>
        <w:pStyle w:val="Regie"/>
      </w:pPr>
      <w:r>
        <w:t>[russischer Akzent – Nahaufnahme von Sergej.]</w:t>
      </w:r>
    </w:p>
    <w:p w:rsidR="006E63AB" w:rsidRDefault="006E63AB" w:rsidP="00FB6E4A">
      <w:pPr>
        <w:pStyle w:val="Text"/>
      </w:pPr>
      <w:r>
        <w:t>(2-18) „Und wie ein Feigling fliehen?“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t xml:space="preserve">And run </w:t>
      </w:r>
      <w:r>
        <w:rPr>
          <w:lang w:val="en-US"/>
        </w:rPr>
        <w:t xml:space="preserve">away </w:t>
      </w:r>
      <w:r w:rsidRPr="00EB081B">
        <w:rPr>
          <w:lang w:val="en-US"/>
        </w:rPr>
        <w:t>like a coward?</w:t>
      </w:r>
    </w:p>
    <w:p w:rsidR="006E63AB" w:rsidRDefault="006E63AB" w:rsidP="00FB6E4A">
      <w:pPr>
        <w:pStyle w:val="Charakter"/>
      </w:pPr>
      <w:r>
        <w:t>Dimitri Tarassow</w:t>
      </w:r>
    </w:p>
    <w:p w:rsidR="006E63AB" w:rsidRDefault="006E63AB" w:rsidP="00FB6E4A">
      <w:pPr>
        <w:pStyle w:val="Beschreibung1"/>
      </w:pPr>
      <w:r>
        <w:t>Verständnisvolle Sprechweise, aber mit Nachdruck.</w:t>
      </w:r>
    </w:p>
    <w:p w:rsidR="006E63AB" w:rsidRDefault="006E63AB" w:rsidP="003D7A1E">
      <w:pPr>
        <w:pStyle w:val="Regie"/>
      </w:pPr>
      <w:r>
        <w:t>[russischer Akzent – Beide sind zu sehen.]</w:t>
      </w:r>
    </w:p>
    <w:p w:rsidR="006E63AB" w:rsidRDefault="006E63AB" w:rsidP="003D7A1E">
      <w:pPr>
        <w:pStyle w:val="Text"/>
      </w:pPr>
      <w:r>
        <w:t xml:space="preserve">(2-19) „Mein Freund, du musst dich in Sicherheit bringen. Du bist einfach zu wichtig, für uns alle und vor allem für </w:t>
      </w:r>
      <w:r w:rsidRPr="009F72B0">
        <w:rPr>
          <w:i/>
          <w:iCs/>
        </w:rPr>
        <w:t>Cold Star</w:t>
      </w:r>
      <w:r>
        <w:t>.“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t>You need to seek shelter my friend.You are way to important for us all</w:t>
      </w:r>
      <w:r>
        <w:rPr>
          <w:lang w:val="en-US"/>
        </w:rPr>
        <w:t xml:space="preserve"> </w:t>
      </w:r>
      <w:r w:rsidRPr="00EB081B">
        <w:rPr>
          <w:lang w:val="en-US"/>
        </w:rPr>
        <w:t xml:space="preserve">and </w:t>
      </w:r>
      <w:r>
        <w:rPr>
          <w:lang w:val="en-US"/>
        </w:rPr>
        <w:t>even more for Cold Star.</w:t>
      </w:r>
    </w:p>
    <w:p w:rsidR="006E63AB" w:rsidRDefault="006E63AB" w:rsidP="003D7A1E">
      <w:pPr>
        <w:pStyle w:val="Charakter"/>
      </w:pPr>
      <w:r>
        <w:t>Sergej Wolkow</w:t>
      </w:r>
    </w:p>
    <w:p w:rsidR="006E63AB" w:rsidRDefault="006E63AB" w:rsidP="003D7A1E">
      <w:pPr>
        <w:pStyle w:val="Beschreibung1"/>
      </w:pPr>
      <w:r>
        <w:t>Ungehaltene und etwas erboste Sprechweise.</w:t>
      </w:r>
    </w:p>
    <w:p w:rsidR="006E63AB" w:rsidRDefault="006E63AB" w:rsidP="003D7A1E">
      <w:pPr>
        <w:pStyle w:val="Regie"/>
      </w:pPr>
      <w:r>
        <w:t>[russischer Akzent – Nahaufnahme von Sergej, Dimitri fällt ihm ins Wort.]</w:t>
      </w:r>
    </w:p>
    <w:p w:rsidR="006E63AB" w:rsidRDefault="006E63AB" w:rsidP="002C5862">
      <w:pPr>
        <w:pStyle w:val="Text"/>
      </w:pPr>
      <w:r>
        <w:t>(2-20) „Ich bin noch nie davongelaufen. Und habe nicht vor…“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t>I never ran away and I don’t plan on…</w:t>
      </w:r>
    </w:p>
    <w:p w:rsidR="006E63AB" w:rsidRDefault="006E63AB" w:rsidP="002C5862">
      <w:pPr>
        <w:pStyle w:val="Charakter"/>
      </w:pPr>
      <w:r>
        <w:t>Dimitri Tarassow</w:t>
      </w:r>
    </w:p>
    <w:p w:rsidR="006E63AB" w:rsidRDefault="006E63AB" w:rsidP="002C5862">
      <w:pPr>
        <w:pStyle w:val="Beschreibung1"/>
      </w:pPr>
      <w:r>
        <w:t>Spricht mit angespannter Tonlage.</w:t>
      </w:r>
    </w:p>
    <w:p w:rsidR="006E63AB" w:rsidRDefault="006E63AB" w:rsidP="00E9709C">
      <w:pPr>
        <w:pStyle w:val="Regie"/>
      </w:pPr>
      <w:r>
        <w:t>[russischer Akzent – Nahaufnahme von Dimitri.]</w:t>
      </w:r>
    </w:p>
    <w:p w:rsidR="006E63AB" w:rsidRDefault="006E63AB" w:rsidP="00E9709C">
      <w:pPr>
        <w:pStyle w:val="Text"/>
      </w:pPr>
      <w:r>
        <w:t>(2-21) „Das verlangt auch niemand von dir. Ve</w:t>
      </w:r>
      <w:r>
        <w:t>r</w:t>
      </w:r>
      <w:r>
        <w:t>dammt noch mal…“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t>Nobody is asking you to run away, god damn it.</w:t>
      </w:r>
    </w:p>
    <w:p w:rsidR="006E63AB" w:rsidRPr="0053775F" w:rsidRDefault="006E63AB" w:rsidP="0053775F">
      <w:pPr>
        <w:pStyle w:val="Regie"/>
      </w:pPr>
      <w:r>
        <w:t>[Beide sind zu sehen.]</w:t>
      </w:r>
    </w:p>
    <w:p w:rsidR="006E63AB" w:rsidRDefault="006E63AB" w:rsidP="00E9709C">
      <w:pPr>
        <w:pStyle w:val="Text"/>
      </w:pPr>
      <w:r>
        <w:t xml:space="preserve">(2-22) „DU bist </w:t>
      </w:r>
      <w:r w:rsidRPr="009F72B0">
        <w:rPr>
          <w:i/>
          <w:iCs/>
        </w:rPr>
        <w:t>Cold Star</w:t>
      </w:r>
      <w:r>
        <w:t>! Und für dich ist es hier im Moment zu gefährlich.“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t>You ARE Cold Star and right now it’s way too dangerous here for you.</w:t>
      </w:r>
    </w:p>
    <w:p w:rsidR="006E63AB" w:rsidRDefault="006E63AB" w:rsidP="002557C7">
      <w:pPr>
        <w:pStyle w:val="Charakter"/>
      </w:pPr>
      <w:r>
        <w:t>Sergej Wolkow</w:t>
      </w:r>
    </w:p>
    <w:p w:rsidR="006E63AB" w:rsidRDefault="006E63AB" w:rsidP="002557C7">
      <w:pPr>
        <w:pStyle w:val="Beschreibung1"/>
      </w:pPr>
      <w:r>
        <w:t>Die Sprechweise wechselt von verärgert zu nachgebend.</w:t>
      </w:r>
    </w:p>
    <w:p w:rsidR="006E63AB" w:rsidRDefault="006E63AB" w:rsidP="00CE12C1">
      <w:pPr>
        <w:pStyle w:val="Regie"/>
      </w:pPr>
      <w:r>
        <w:t>[russischer Akzent – Beide sind zu sehen, jedoch mit Fokus auf Sergej.]</w:t>
      </w:r>
    </w:p>
    <w:p w:rsidR="006E63AB" w:rsidRDefault="006E63AB" w:rsidP="00DD32F4">
      <w:pPr>
        <w:pStyle w:val="Text"/>
      </w:pPr>
      <w:r>
        <w:t>(2-23) „Vielleicht hast du recht.“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t>Well, maybe you are right.</w:t>
      </w:r>
    </w:p>
    <w:p w:rsidR="006E63AB" w:rsidRDefault="006E63AB" w:rsidP="00296FE1">
      <w:pPr>
        <w:pStyle w:val="Charakter"/>
      </w:pPr>
      <w:r>
        <w:t>Dimitri Tarassow</w:t>
      </w:r>
    </w:p>
    <w:p w:rsidR="006E63AB" w:rsidRDefault="006E63AB" w:rsidP="00296FE1">
      <w:pPr>
        <w:pStyle w:val="Beschreibung1"/>
      </w:pPr>
      <w:r>
        <w:t>Spricht mit ruhiger Stimme und an ihre Freundschaft appelli</w:t>
      </w:r>
      <w:r>
        <w:t>e</w:t>
      </w:r>
      <w:r>
        <w:t>rend.</w:t>
      </w:r>
    </w:p>
    <w:p w:rsidR="006E63AB" w:rsidRDefault="006E63AB" w:rsidP="000162CE">
      <w:pPr>
        <w:pStyle w:val="Regie"/>
      </w:pPr>
      <w:r>
        <w:t>[russischer Akzent – Beide sind zu sehen, jedoch mit Fokus auf Dimitri.]</w:t>
      </w:r>
    </w:p>
    <w:p w:rsidR="006E63AB" w:rsidRDefault="006E63AB" w:rsidP="000162CE">
      <w:pPr>
        <w:pStyle w:val="Text"/>
      </w:pPr>
      <w:r>
        <w:t>(2-24) „Dieses Mal ganz sicher, vertrau mir. Wir h</w:t>
      </w:r>
      <w:r>
        <w:t>a</w:t>
      </w:r>
      <w:r>
        <w:t>ben alles perfekt vorbereitet. Die Amerikaner haben keine Chance.“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t>Trust me, I am. We are perfectly prepared, the Americans will have no chance at all.</w:t>
      </w:r>
    </w:p>
    <w:p w:rsidR="006E63AB" w:rsidRDefault="006E63AB" w:rsidP="000162CE">
      <w:pPr>
        <w:pStyle w:val="Charakter"/>
      </w:pPr>
      <w:r>
        <w:t>Sergej Wolkow</w:t>
      </w:r>
    </w:p>
    <w:p w:rsidR="006E63AB" w:rsidRDefault="006E63AB" w:rsidP="00827FC7">
      <w:pPr>
        <w:pStyle w:val="Beschreibung1"/>
      </w:pPr>
      <w:r>
        <w:t>Spricht nun ebenfalls mit ruhiger, fast schon warmherziger Stimme.</w:t>
      </w:r>
    </w:p>
    <w:p w:rsidR="006E63AB" w:rsidRDefault="006E63AB" w:rsidP="0021503B">
      <w:pPr>
        <w:pStyle w:val="Regie"/>
      </w:pPr>
      <w:r>
        <w:t>[russischer Akzent – Zuerst Nahaufnahme von Sergej, dann sind beide zu sehen.]</w:t>
      </w:r>
    </w:p>
    <w:p w:rsidR="006E63AB" w:rsidRDefault="006E63AB" w:rsidP="000C0A35">
      <w:pPr>
        <w:pStyle w:val="Text"/>
      </w:pPr>
      <w:r>
        <w:t>(2-25) „Aber ich gehe nicht ohne dich, mein Freund. Denn auch du bist zu wichtig.“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t>But I will not leave without you my friend b</w:t>
      </w:r>
      <w:r w:rsidRPr="00EB081B">
        <w:rPr>
          <w:lang w:val="en-US"/>
        </w:rPr>
        <w:t>e</w:t>
      </w:r>
      <w:r w:rsidRPr="00EB081B">
        <w:rPr>
          <w:lang w:val="en-US"/>
        </w:rPr>
        <w:t>cause yo</w:t>
      </w:r>
      <w:r>
        <w:rPr>
          <w:lang w:val="en-US"/>
        </w:rPr>
        <w:t>u</w:t>
      </w:r>
      <w:r w:rsidRPr="00EB081B">
        <w:rPr>
          <w:lang w:val="en-US"/>
        </w:rPr>
        <w:t xml:space="preserve"> are </w:t>
      </w:r>
      <w:r>
        <w:rPr>
          <w:lang w:val="en-US"/>
        </w:rPr>
        <w:t xml:space="preserve">also </w:t>
      </w:r>
      <w:r w:rsidRPr="00EB081B">
        <w:rPr>
          <w:lang w:val="en-US"/>
        </w:rPr>
        <w:t>too important</w:t>
      </w:r>
      <w:r>
        <w:rPr>
          <w:lang w:val="en-US"/>
        </w:rPr>
        <w:t>.</w:t>
      </w:r>
    </w:p>
    <w:p w:rsidR="006E63AB" w:rsidRDefault="006E63AB" w:rsidP="00945308">
      <w:pPr>
        <w:pStyle w:val="Charakter"/>
      </w:pPr>
      <w:r>
        <w:t>Dimitri Tarassow</w:t>
      </w:r>
    </w:p>
    <w:p w:rsidR="006E63AB" w:rsidRDefault="006E63AB" w:rsidP="00945308">
      <w:pPr>
        <w:pStyle w:val="Beschreibung1"/>
      </w:pPr>
      <w:r>
        <w:t>Normale Tonlage und Sprechweise.</w:t>
      </w:r>
    </w:p>
    <w:p w:rsidR="006E63AB" w:rsidRDefault="006E63AB" w:rsidP="00945308">
      <w:pPr>
        <w:pStyle w:val="Regie"/>
      </w:pPr>
      <w:r>
        <w:t>[russischer Akzent – Nahaufnahme von Dimitri.]</w:t>
      </w:r>
    </w:p>
    <w:p w:rsidR="006E63AB" w:rsidRDefault="006E63AB" w:rsidP="00945308">
      <w:pPr>
        <w:pStyle w:val="Text"/>
      </w:pPr>
      <w:r>
        <w:t>(2-26) „Einverstanden, dann sind wir uns einig.“</w:t>
      </w:r>
    </w:p>
    <w:p w:rsidR="006E63AB" w:rsidRPr="00416603" w:rsidRDefault="006E63AB" w:rsidP="00416603">
      <w:pPr>
        <w:pStyle w:val="Charakter"/>
        <w:rPr>
          <w:lang w:val="en-US"/>
        </w:rPr>
      </w:pPr>
      <w:r w:rsidRPr="00416603">
        <w:rPr>
          <w:lang w:val="en-US"/>
        </w:rPr>
        <w:t>Alright.So we are roger on that.</w:t>
      </w:r>
    </w:p>
    <w:p w:rsidR="006E63AB" w:rsidRDefault="006E63AB" w:rsidP="00945308">
      <w:pPr>
        <w:pStyle w:val="Regie"/>
      </w:pPr>
      <w:r>
        <w:t>[Dimitri wendet sich an den Soldaten links von ihm.]</w:t>
      </w:r>
    </w:p>
    <w:p w:rsidR="006E63AB" w:rsidRDefault="006E63AB" w:rsidP="0028086C">
      <w:pPr>
        <w:pStyle w:val="Text"/>
      </w:pPr>
      <w:r>
        <w:t>(2-27) „Mach den Hubschrauber klar! Wir bringen Sergej hier weg.“</w:t>
      </w:r>
    </w:p>
    <w:p w:rsidR="006E63AB" w:rsidRPr="00416603" w:rsidRDefault="006E63AB" w:rsidP="00416603">
      <w:pPr>
        <w:pStyle w:val="Charakter"/>
        <w:rPr>
          <w:lang w:val="en-US"/>
        </w:rPr>
      </w:pPr>
      <w:r w:rsidRPr="00416603">
        <w:rPr>
          <w:lang w:val="en-US"/>
        </w:rPr>
        <w:t>Get the helo ready! We have to get Sergej out from here.</w:t>
      </w:r>
    </w:p>
    <w:p w:rsidR="006E63AB" w:rsidRDefault="006E63AB" w:rsidP="00885317">
      <w:pPr>
        <w:pStyle w:val="Charakter"/>
      </w:pPr>
      <w:r>
        <w:t>Wachsoldat 1</w:t>
      </w:r>
    </w:p>
    <w:p w:rsidR="006E63AB" w:rsidRDefault="006E63AB" w:rsidP="00885317">
      <w:pPr>
        <w:pStyle w:val="Beschreibung1"/>
      </w:pPr>
      <w:r>
        <w:t>Normale Tonlage und Sprechweise.</w:t>
      </w:r>
    </w:p>
    <w:p w:rsidR="006E63AB" w:rsidRDefault="006E63AB" w:rsidP="00885317">
      <w:pPr>
        <w:pStyle w:val="Regie"/>
      </w:pPr>
      <w:r>
        <w:t>[russischer Akzent – Wachsoldat 1 steht auf und rennt a</w:t>
      </w:r>
      <w:r>
        <w:t>n</w:t>
      </w:r>
      <w:r>
        <w:t>schließend zur Tür.]</w:t>
      </w:r>
    </w:p>
    <w:p w:rsidR="006E63AB" w:rsidRDefault="006E63AB" w:rsidP="009D72D6">
      <w:pPr>
        <w:pStyle w:val="Text"/>
      </w:pPr>
      <w:r>
        <w:t>(2-28) „Verstanden, Sir!“</w:t>
      </w:r>
    </w:p>
    <w:p w:rsidR="006E63AB" w:rsidRPr="00416603" w:rsidRDefault="006E63AB" w:rsidP="00416603">
      <w:pPr>
        <w:pStyle w:val="Charakter"/>
      </w:pPr>
      <w:r>
        <w:t>Roger, Sir!</w:t>
      </w:r>
    </w:p>
    <w:p w:rsidR="006E63AB" w:rsidRDefault="006E63AB" w:rsidP="009D72D6">
      <w:pPr>
        <w:pStyle w:val="Charakter"/>
      </w:pPr>
      <w:r>
        <w:t>Dimitri Tarassow</w:t>
      </w:r>
    </w:p>
    <w:p w:rsidR="006E63AB" w:rsidRDefault="006E63AB" w:rsidP="009D72D6">
      <w:pPr>
        <w:pStyle w:val="Beschreibung1"/>
      </w:pPr>
      <w:r>
        <w:t>Scherzhafte Sprechweise.</w:t>
      </w:r>
    </w:p>
    <w:p w:rsidR="006E63AB" w:rsidRDefault="006E63AB" w:rsidP="00F86185">
      <w:pPr>
        <w:pStyle w:val="Regie"/>
      </w:pPr>
      <w:r>
        <w:t>[russischer Akzent – Beide sind zu sehen.]</w:t>
      </w:r>
    </w:p>
    <w:p w:rsidR="006E63AB" w:rsidRDefault="006E63AB" w:rsidP="00F86185">
      <w:pPr>
        <w:pStyle w:val="Text"/>
      </w:pPr>
      <w:r>
        <w:t>(2-29) „Warum nur musst du so ein verdammter Dickschädel sein?“</w:t>
      </w:r>
    </w:p>
    <w:p w:rsidR="006E63AB" w:rsidRDefault="006E63AB" w:rsidP="00416603">
      <w:pPr>
        <w:pStyle w:val="Charakter"/>
        <w:rPr>
          <w:lang w:val="en-US"/>
        </w:rPr>
      </w:pPr>
      <w:r>
        <w:rPr>
          <w:lang w:val="en-US"/>
        </w:rPr>
        <w:t>F</w:t>
      </w:r>
      <w:r w:rsidRPr="00416603">
        <w:rPr>
          <w:lang w:val="en-US"/>
        </w:rPr>
        <w:t>or gods sake</w:t>
      </w:r>
      <w:r>
        <w:rPr>
          <w:lang w:val="en-US"/>
        </w:rPr>
        <w:t>,</w:t>
      </w:r>
      <w:r w:rsidRPr="00416603">
        <w:rPr>
          <w:lang w:val="en-US"/>
        </w:rPr>
        <w:t xml:space="preserve"> </w:t>
      </w:r>
      <w:r>
        <w:rPr>
          <w:lang w:val="en-US"/>
        </w:rPr>
        <w:t>why are you such a pig head?</w:t>
      </w:r>
    </w:p>
    <w:p w:rsidR="006E63AB" w:rsidRPr="00416603" w:rsidRDefault="006E63AB" w:rsidP="00416603">
      <w:pPr>
        <w:pStyle w:val="Beschreibung1"/>
        <w:rPr>
          <w:lang w:val="en-US"/>
        </w:rPr>
      </w:pPr>
      <w:r>
        <w:rPr>
          <w:lang w:val="en-US"/>
        </w:rPr>
        <w:t>ODER: Why the fuck are you such a damn pig head?</w:t>
      </w:r>
    </w:p>
    <w:p w:rsidR="006E63AB" w:rsidRDefault="006E63AB" w:rsidP="00114250">
      <w:pPr>
        <w:pStyle w:val="Charakter"/>
      </w:pPr>
      <w:r>
        <w:t>Sergej Wolkow</w:t>
      </w:r>
    </w:p>
    <w:p w:rsidR="006E63AB" w:rsidRDefault="006E63AB" w:rsidP="00114250">
      <w:pPr>
        <w:pStyle w:val="Beschreibung1"/>
      </w:pPr>
      <w:r>
        <w:t>Scherzhafte Sprechweise.</w:t>
      </w:r>
    </w:p>
    <w:p w:rsidR="006E63AB" w:rsidRDefault="006E63AB" w:rsidP="00114250">
      <w:pPr>
        <w:pStyle w:val="Regie"/>
      </w:pPr>
      <w:r>
        <w:t>[russischer Akzent – Beide sind zu sehen.]</w:t>
      </w:r>
    </w:p>
    <w:p w:rsidR="006E63AB" w:rsidRDefault="006E63AB" w:rsidP="00EF496D">
      <w:pPr>
        <w:pStyle w:val="Text"/>
      </w:pPr>
      <w:r>
        <w:t>(2-30) „Warum zum Teufel bist du so loyal?“</w:t>
      </w:r>
    </w:p>
    <w:p w:rsidR="006E63AB" w:rsidRPr="00416603" w:rsidRDefault="006E63AB" w:rsidP="00416603">
      <w:pPr>
        <w:pStyle w:val="Charakter"/>
        <w:rPr>
          <w:lang w:val="en-US"/>
        </w:rPr>
      </w:pPr>
      <w:r w:rsidRPr="00416603">
        <w:rPr>
          <w:lang w:val="en-US"/>
        </w:rPr>
        <w:t>Why the hell are you such a loyal idiot?</w:t>
      </w:r>
    </w:p>
    <w:p w:rsidR="006E63AB" w:rsidRPr="005F4161" w:rsidRDefault="006E63AB" w:rsidP="005F4161">
      <w:pPr>
        <w:pStyle w:val="Regie"/>
      </w:pPr>
      <w:r>
        <w:t>[Beide sehen sich an und lachen. Dann dreht sich Dimitri nach links und verlässt als Erster das Gebäude. Sergej und der zweite Wachsoldat folgen ihm.]</w:t>
      </w:r>
      <w:bookmarkStart w:id="0" w:name="_GoBack"/>
      <w:bookmarkEnd w:id="0"/>
    </w:p>
    <w:sectPr w:rsidR="006E63AB" w:rsidRPr="005F4161" w:rsidSect="007F3893">
      <w:headerReference w:type="default" r:id="rId6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3AB" w:rsidRDefault="006E63AB" w:rsidP="007F3893">
      <w:pPr>
        <w:spacing w:after="0" w:line="240" w:lineRule="auto"/>
      </w:pPr>
      <w:r>
        <w:separator/>
      </w:r>
    </w:p>
  </w:endnote>
  <w:endnote w:type="continuationSeparator" w:id="0">
    <w:p w:rsidR="006E63AB" w:rsidRDefault="006E63AB" w:rsidP="007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pture it 2">
    <w:altName w:val="Helvetic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ency FB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3AB" w:rsidRDefault="006E63AB" w:rsidP="007F3893">
      <w:pPr>
        <w:spacing w:after="0" w:line="240" w:lineRule="auto"/>
      </w:pPr>
      <w:r>
        <w:separator/>
      </w:r>
    </w:p>
  </w:footnote>
  <w:footnote w:type="continuationSeparator" w:id="0">
    <w:p w:rsidR="006E63AB" w:rsidRDefault="006E63AB" w:rsidP="007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3AB" w:rsidRDefault="006E63AB">
    <w:pPr>
      <w:pStyle w:val="Header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475" o:spid="_x0000_s2049" type="#_x0000_t202" style="position:absolute;margin-left:0;margin-top:28.75pt;width:453.5pt;height:13.45pt;z-index:251660288;visibility:visible;mso-position-horizontal:left;mso-position-horizontal-relative:margin;mso-position-vertical-relative:page;v-text-anchor:middle" o:allowincell="f" filled="f" stroked="f">
          <v:textbox style="mso-fit-shape-to-text:t" inset=",0,,0">
            <w:txbxContent>
              <w:p w:rsidR="006E63AB" w:rsidRPr="00742F8A" w:rsidRDefault="006E63AB">
                <w:pPr>
                  <w:spacing w:after="0" w:line="240" w:lineRule="auto"/>
                  <w:jc w:val="right"/>
                  <w:rPr>
                    <w:rFonts w:ascii="Agency FB" w:hAnsi="Agency FB" w:cs="Agency FB"/>
                    <w:sz w:val="32"/>
                    <w:szCs w:val="32"/>
                  </w:rPr>
                </w:pP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fldChar w:fldCharType="begin"/>
                </w: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instrText xml:space="preserve"> STYLEREF  "Szene 2" </w:instrText>
                </w: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fldChar w:fldCharType="separate"/>
                </w:r>
                <w:r>
                  <w:rPr>
                    <w:rFonts w:ascii="Agency FB" w:hAnsi="Agency FB" w:cs="Agency FB"/>
                    <w:noProof/>
                    <w:sz w:val="32"/>
                    <w:szCs w:val="32"/>
                  </w:rPr>
                  <w:t>Szene 2 – Ein Schuss verfehlt sein Ziel</w:t>
                </w:r>
                <w:r w:rsidRPr="00742F8A">
                  <w:rPr>
                    <w:rFonts w:ascii="Agency FB" w:hAnsi="Agency FB" w:cs="Agency FB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  <w:lang w:val="en-US"/>
      </w:rPr>
      <w:pict>
        <v:shape id="Textfeld 476" o:spid="_x0000_s2050" type="#_x0000_t202" style="position:absolute;margin-left:525.5pt;margin-top:26.3pt;width:70.85pt;height:19.85pt;z-index:251661312;visibility:visible;mso-position-horizontal-relative:page;mso-position-vertical-relative:page;v-text-anchor:middle" o:allowincell="f" fillcolor="black">
          <v:fill color2="black" rotate="t" angle="180" focus="80%" type="gradient">
            <o:fill v:ext="view" type="gradientUnscaled"/>
          </v:fill>
          <v:shadow on="t" color="black" opacity="22937f" origin=",.5" offset="0,.63889mm"/>
          <v:textbox inset=",0,,0">
            <w:txbxContent>
              <w:p w:rsidR="006E63AB" w:rsidRPr="00A4476C" w:rsidRDefault="006E63AB" w:rsidP="00B63A18">
                <w:pPr>
                  <w:rPr>
                    <w:rFonts w:ascii="Agency FB" w:hAnsi="Agency FB" w:cs="Agency FB"/>
                    <w:color w:val="FFFFFF"/>
                    <w:sz w:val="32"/>
                    <w:szCs w:val="32"/>
                  </w:rPr>
                </w:pP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fldChar w:fldCharType="begin"/>
                </w: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instrText>PAGE   \* MERGEFORMAT</w:instrText>
                </w: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fldChar w:fldCharType="separate"/>
                </w:r>
                <w:r w:rsidRPr="00416603">
                  <w:rPr>
                    <w:rFonts w:ascii="Agency FB" w:hAnsi="Agency FB" w:cs="Agency FB"/>
                    <w:noProof/>
                    <w:color w:val="FFFFFF"/>
                    <w:sz w:val="32"/>
                    <w:szCs w:val="32"/>
                  </w:rPr>
                  <w:t>9</w:t>
                </w:r>
                <w:r w:rsidRPr="00B63A18">
                  <w:rPr>
                    <w:rFonts w:ascii="Agency FB" w:hAnsi="Agency FB" w:cs="Agency FB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characterSpacingControl w:val="doNotCompress"/>
  <w:savePreviewPicture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B4B"/>
    <w:rsid w:val="0000667F"/>
    <w:rsid w:val="000162CE"/>
    <w:rsid w:val="00023D96"/>
    <w:rsid w:val="00027D81"/>
    <w:rsid w:val="0003635D"/>
    <w:rsid w:val="0008727C"/>
    <w:rsid w:val="00087868"/>
    <w:rsid w:val="000927B8"/>
    <w:rsid w:val="000C0A35"/>
    <w:rsid w:val="000D0C69"/>
    <w:rsid w:val="000F310E"/>
    <w:rsid w:val="000F4053"/>
    <w:rsid w:val="000F7B4B"/>
    <w:rsid w:val="00100C94"/>
    <w:rsid w:val="00111504"/>
    <w:rsid w:val="00114250"/>
    <w:rsid w:val="0012680F"/>
    <w:rsid w:val="00150F31"/>
    <w:rsid w:val="00156997"/>
    <w:rsid w:val="001633B2"/>
    <w:rsid w:val="00165A1D"/>
    <w:rsid w:val="00170C84"/>
    <w:rsid w:val="00184D1B"/>
    <w:rsid w:val="00186792"/>
    <w:rsid w:val="001A53EF"/>
    <w:rsid w:val="001B43EF"/>
    <w:rsid w:val="0020348B"/>
    <w:rsid w:val="00205188"/>
    <w:rsid w:val="002127D2"/>
    <w:rsid w:val="0021503B"/>
    <w:rsid w:val="002152F6"/>
    <w:rsid w:val="002325CC"/>
    <w:rsid w:val="00242EC0"/>
    <w:rsid w:val="002557C7"/>
    <w:rsid w:val="00264DB1"/>
    <w:rsid w:val="0027353B"/>
    <w:rsid w:val="0027481C"/>
    <w:rsid w:val="00274C99"/>
    <w:rsid w:val="00280450"/>
    <w:rsid w:val="0028086C"/>
    <w:rsid w:val="00296FE1"/>
    <w:rsid w:val="00297FA6"/>
    <w:rsid w:val="002B7341"/>
    <w:rsid w:val="002C5862"/>
    <w:rsid w:val="002D3FE1"/>
    <w:rsid w:val="002F2665"/>
    <w:rsid w:val="00304756"/>
    <w:rsid w:val="003256F5"/>
    <w:rsid w:val="003269FE"/>
    <w:rsid w:val="00327A11"/>
    <w:rsid w:val="0034300D"/>
    <w:rsid w:val="00347EF4"/>
    <w:rsid w:val="003663C7"/>
    <w:rsid w:val="00367C3D"/>
    <w:rsid w:val="003723D2"/>
    <w:rsid w:val="00385347"/>
    <w:rsid w:val="00385E04"/>
    <w:rsid w:val="003D7A1E"/>
    <w:rsid w:val="003E1DA1"/>
    <w:rsid w:val="004059C1"/>
    <w:rsid w:val="00411B71"/>
    <w:rsid w:val="00416603"/>
    <w:rsid w:val="00436797"/>
    <w:rsid w:val="004414E0"/>
    <w:rsid w:val="00452D2F"/>
    <w:rsid w:val="004562F2"/>
    <w:rsid w:val="0049553D"/>
    <w:rsid w:val="004A74FD"/>
    <w:rsid w:val="004B66A7"/>
    <w:rsid w:val="004C5A83"/>
    <w:rsid w:val="004E37D5"/>
    <w:rsid w:val="004F33B3"/>
    <w:rsid w:val="005014E4"/>
    <w:rsid w:val="005276ED"/>
    <w:rsid w:val="0053775F"/>
    <w:rsid w:val="0054095D"/>
    <w:rsid w:val="005423A3"/>
    <w:rsid w:val="00580B89"/>
    <w:rsid w:val="005838C0"/>
    <w:rsid w:val="005A169A"/>
    <w:rsid w:val="005D20D4"/>
    <w:rsid w:val="005D405A"/>
    <w:rsid w:val="005D6443"/>
    <w:rsid w:val="005E3994"/>
    <w:rsid w:val="005F4161"/>
    <w:rsid w:val="0062521C"/>
    <w:rsid w:val="00626C29"/>
    <w:rsid w:val="00653B8B"/>
    <w:rsid w:val="00670099"/>
    <w:rsid w:val="006707A4"/>
    <w:rsid w:val="0067121D"/>
    <w:rsid w:val="0068797B"/>
    <w:rsid w:val="006B60C3"/>
    <w:rsid w:val="006C4754"/>
    <w:rsid w:val="006D1C3E"/>
    <w:rsid w:val="006D2932"/>
    <w:rsid w:val="006E63AB"/>
    <w:rsid w:val="006F171B"/>
    <w:rsid w:val="006F6FBC"/>
    <w:rsid w:val="00701B31"/>
    <w:rsid w:val="007033A7"/>
    <w:rsid w:val="00705C17"/>
    <w:rsid w:val="00717604"/>
    <w:rsid w:val="00726C89"/>
    <w:rsid w:val="00733643"/>
    <w:rsid w:val="00742F8A"/>
    <w:rsid w:val="00747BA9"/>
    <w:rsid w:val="00770D10"/>
    <w:rsid w:val="007836D3"/>
    <w:rsid w:val="00792AED"/>
    <w:rsid w:val="0079537A"/>
    <w:rsid w:val="007A5DBF"/>
    <w:rsid w:val="007A6E7D"/>
    <w:rsid w:val="007C2B89"/>
    <w:rsid w:val="007E4AB7"/>
    <w:rsid w:val="007E5D1D"/>
    <w:rsid w:val="007F0765"/>
    <w:rsid w:val="007F3893"/>
    <w:rsid w:val="0080060B"/>
    <w:rsid w:val="008060ED"/>
    <w:rsid w:val="00814ACC"/>
    <w:rsid w:val="00827FC7"/>
    <w:rsid w:val="00862D0C"/>
    <w:rsid w:val="008637F2"/>
    <w:rsid w:val="0087773E"/>
    <w:rsid w:val="00885317"/>
    <w:rsid w:val="00887AA2"/>
    <w:rsid w:val="008C0FF2"/>
    <w:rsid w:val="008C1BDC"/>
    <w:rsid w:val="008D4631"/>
    <w:rsid w:val="008E1A9B"/>
    <w:rsid w:val="008E3368"/>
    <w:rsid w:val="0090627F"/>
    <w:rsid w:val="00933B4D"/>
    <w:rsid w:val="00935524"/>
    <w:rsid w:val="00945308"/>
    <w:rsid w:val="00971920"/>
    <w:rsid w:val="009730CC"/>
    <w:rsid w:val="0097347A"/>
    <w:rsid w:val="00974D2A"/>
    <w:rsid w:val="009821F5"/>
    <w:rsid w:val="00987B30"/>
    <w:rsid w:val="009937C9"/>
    <w:rsid w:val="00994B16"/>
    <w:rsid w:val="009960A5"/>
    <w:rsid w:val="009A042B"/>
    <w:rsid w:val="009A361C"/>
    <w:rsid w:val="009A38DB"/>
    <w:rsid w:val="009B6110"/>
    <w:rsid w:val="009C0292"/>
    <w:rsid w:val="009C051B"/>
    <w:rsid w:val="009C1256"/>
    <w:rsid w:val="009D72D6"/>
    <w:rsid w:val="009E70E5"/>
    <w:rsid w:val="009F5B12"/>
    <w:rsid w:val="009F72B0"/>
    <w:rsid w:val="00A051A9"/>
    <w:rsid w:val="00A221B7"/>
    <w:rsid w:val="00A320FB"/>
    <w:rsid w:val="00A35403"/>
    <w:rsid w:val="00A4476C"/>
    <w:rsid w:val="00A571A5"/>
    <w:rsid w:val="00A73E47"/>
    <w:rsid w:val="00A748EE"/>
    <w:rsid w:val="00A808DB"/>
    <w:rsid w:val="00A81E26"/>
    <w:rsid w:val="00A9204E"/>
    <w:rsid w:val="00AB0EBF"/>
    <w:rsid w:val="00AC0830"/>
    <w:rsid w:val="00AE2B37"/>
    <w:rsid w:val="00AE38B4"/>
    <w:rsid w:val="00B21D1E"/>
    <w:rsid w:val="00B525B3"/>
    <w:rsid w:val="00B54C05"/>
    <w:rsid w:val="00B60DF4"/>
    <w:rsid w:val="00B63A18"/>
    <w:rsid w:val="00B666CB"/>
    <w:rsid w:val="00B73E8D"/>
    <w:rsid w:val="00B90839"/>
    <w:rsid w:val="00B92E5C"/>
    <w:rsid w:val="00BA5ED4"/>
    <w:rsid w:val="00BB5217"/>
    <w:rsid w:val="00BB68B3"/>
    <w:rsid w:val="00BC55BD"/>
    <w:rsid w:val="00BD7D4F"/>
    <w:rsid w:val="00BF2B4B"/>
    <w:rsid w:val="00BF47B0"/>
    <w:rsid w:val="00BF7763"/>
    <w:rsid w:val="00BF7E8C"/>
    <w:rsid w:val="00C04D57"/>
    <w:rsid w:val="00C15D03"/>
    <w:rsid w:val="00C16732"/>
    <w:rsid w:val="00C17D70"/>
    <w:rsid w:val="00C568AC"/>
    <w:rsid w:val="00C61FBB"/>
    <w:rsid w:val="00C67AB0"/>
    <w:rsid w:val="00C722C2"/>
    <w:rsid w:val="00C8633F"/>
    <w:rsid w:val="00C91EB6"/>
    <w:rsid w:val="00C97776"/>
    <w:rsid w:val="00CB56FD"/>
    <w:rsid w:val="00CE12C1"/>
    <w:rsid w:val="00CF5F31"/>
    <w:rsid w:val="00D100BF"/>
    <w:rsid w:val="00D16F0A"/>
    <w:rsid w:val="00D2373B"/>
    <w:rsid w:val="00D25070"/>
    <w:rsid w:val="00D3174C"/>
    <w:rsid w:val="00D36D28"/>
    <w:rsid w:val="00D41D11"/>
    <w:rsid w:val="00D70BF4"/>
    <w:rsid w:val="00D85FB7"/>
    <w:rsid w:val="00DA07D6"/>
    <w:rsid w:val="00DB15D5"/>
    <w:rsid w:val="00DD1618"/>
    <w:rsid w:val="00DD32F4"/>
    <w:rsid w:val="00DD6919"/>
    <w:rsid w:val="00DF4043"/>
    <w:rsid w:val="00E3526A"/>
    <w:rsid w:val="00E4583D"/>
    <w:rsid w:val="00E54AC8"/>
    <w:rsid w:val="00E56448"/>
    <w:rsid w:val="00E57E14"/>
    <w:rsid w:val="00E709D3"/>
    <w:rsid w:val="00E932C6"/>
    <w:rsid w:val="00E9709C"/>
    <w:rsid w:val="00EA0844"/>
    <w:rsid w:val="00EA2086"/>
    <w:rsid w:val="00EB081B"/>
    <w:rsid w:val="00EE5D0D"/>
    <w:rsid w:val="00EF496D"/>
    <w:rsid w:val="00EF4F25"/>
    <w:rsid w:val="00F019CB"/>
    <w:rsid w:val="00F02315"/>
    <w:rsid w:val="00F22E5C"/>
    <w:rsid w:val="00F23BA2"/>
    <w:rsid w:val="00F24148"/>
    <w:rsid w:val="00F333E2"/>
    <w:rsid w:val="00F37731"/>
    <w:rsid w:val="00F4034C"/>
    <w:rsid w:val="00F460D2"/>
    <w:rsid w:val="00F5460D"/>
    <w:rsid w:val="00F55196"/>
    <w:rsid w:val="00F55452"/>
    <w:rsid w:val="00F61A36"/>
    <w:rsid w:val="00F82365"/>
    <w:rsid w:val="00F82DD7"/>
    <w:rsid w:val="00F86185"/>
    <w:rsid w:val="00F93C86"/>
    <w:rsid w:val="00FB6E4A"/>
    <w:rsid w:val="00FB7C15"/>
    <w:rsid w:val="00FC0AE7"/>
    <w:rsid w:val="00FC563D"/>
    <w:rsid w:val="00FC5B62"/>
    <w:rsid w:val="00FC78FC"/>
    <w:rsid w:val="00FE4C58"/>
    <w:rsid w:val="00FF7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919"/>
    <w:pPr>
      <w:spacing w:after="200" w:line="276" w:lineRule="auto"/>
    </w:pPr>
    <w:rPr>
      <w:rFonts w:cs="Calibri"/>
      <w:lang w:val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apitel">
    <w:name w:val="Kapitel"/>
    <w:basedOn w:val="Normal"/>
    <w:next w:val="Sequenz"/>
    <w:link w:val="KapitelZchn"/>
    <w:uiPriority w:val="99"/>
    <w:rsid w:val="00BB5217"/>
    <w:pPr>
      <w:spacing w:before="960" w:after="0" w:line="240" w:lineRule="auto"/>
      <w:jc w:val="right"/>
      <w:outlineLvl w:val="0"/>
    </w:pPr>
    <w:rPr>
      <w:rFonts w:ascii="Capture it 2" w:hAnsi="Capture it 2" w:cs="Capture it 2"/>
      <w:b/>
      <w:bCs/>
      <w:spacing w:val="28"/>
      <w:sz w:val="144"/>
      <w:szCs w:val="144"/>
    </w:rPr>
  </w:style>
  <w:style w:type="paragraph" w:customStyle="1" w:styleId="Sequenz">
    <w:name w:val="Sequenz"/>
    <w:basedOn w:val="Normal"/>
    <w:next w:val="Szene1"/>
    <w:link w:val="SequenzZchn"/>
    <w:uiPriority w:val="99"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 w:cs="Agency FB"/>
      <w:b/>
      <w:bCs/>
      <w:caps/>
      <w:sz w:val="96"/>
      <w:szCs w:val="96"/>
    </w:rPr>
  </w:style>
  <w:style w:type="character" w:customStyle="1" w:styleId="KapitelZchn">
    <w:name w:val="Kapitel Zchn"/>
    <w:basedOn w:val="DefaultParagraphFont"/>
    <w:link w:val="Kapitel"/>
    <w:uiPriority w:val="99"/>
    <w:rsid w:val="00BB5217"/>
    <w:rPr>
      <w:rFonts w:ascii="Capture it 2" w:hAnsi="Capture it 2" w:cs="Capture it 2"/>
      <w:b/>
      <w:bCs/>
      <w:spacing w:val="28"/>
      <w:sz w:val="144"/>
      <w:szCs w:val="144"/>
    </w:rPr>
  </w:style>
  <w:style w:type="paragraph" w:customStyle="1" w:styleId="Szene1">
    <w:name w:val="Szene 1"/>
    <w:basedOn w:val="Normal"/>
    <w:link w:val="Szene1Zchn"/>
    <w:uiPriority w:val="99"/>
    <w:rsid w:val="0027481C"/>
    <w:pPr>
      <w:spacing w:after="0" w:line="240" w:lineRule="auto"/>
      <w:jc w:val="right"/>
    </w:pPr>
    <w:rPr>
      <w:rFonts w:ascii="Agency FB" w:hAnsi="Agency FB" w:cs="Agency FB"/>
      <w:sz w:val="72"/>
      <w:szCs w:val="72"/>
    </w:rPr>
  </w:style>
  <w:style w:type="character" w:customStyle="1" w:styleId="SequenzZchn">
    <w:name w:val="Sequenz Zchn"/>
    <w:basedOn w:val="DefaultParagraphFont"/>
    <w:link w:val="Sequenz"/>
    <w:uiPriority w:val="99"/>
    <w:rsid w:val="007A6E7D"/>
    <w:rPr>
      <w:rFonts w:ascii="Agency FB" w:hAnsi="Agency FB" w:cs="Agency FB"/>
      <w:b/>
      <w:bCs/>
      <w:caps/>
      <w:sz w:val="96"/>
      <w:szCs w:val="96"/>
    </w:rPr>
  </w:style>
  <w:style w:type="character" w:customStyle="1" w:styleId="Szene1Zchn">
    <w:name w:val="Szene 1 Zchn"/>
    <w:basedOn w:val="DefaultParagraphFont"/>
    <w:link w:val="Szene1"/>
    <w:uiPriority w:val="99"/>
    <w:rsid w:val="0027481C"/>
    <w:rPr>
      <w:rFonts w:ascii="Agency FB" w:hAnsi="Agency FB" w:cs="Agency FB"/>
      <w:sz w:val="72"/>
      <w:szCs w:val="72"/>
    </w:rPr>
  </w:style>
  <w:style w:type="paragraph" w:customStyle="1" w:styleId="Szene2">
    <w:name w:val="Szene 2"/>
    <w:basedOn w:val="Normal"/>
    <w:link w:val="Szene2Zchn"/>
    <w:uiPriority w:val="99"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 w:cs="Agency FB"/>
      <w:b/>
      <w:bCs/>
      <w:color w:val="632423"/>
      <w:sz w:val="48"/>
      <w:szCs w:val="48"/>
    </w:rPr>
  </w:style>
  <w:style w:type="character" w:customStyle="1" w:styleId="Szene2Zchn">
    <w:name w:val="Szene 2 Zchn"/>
    <w:basedOn w:val="DefaultParagraphFont"/>
    <w:link w:val="Szene2"/>
    <w:uiPriority w:val="99"/>
    <w:rsid w:val="0097347A"/>
    <w:rPr>
      <w:rFonts w:ascii="Agency FB" w:hAnsi="Agency FB" w:cs="Agency FB"/>
      <w:b/>
      <w:bCs/>
      <w:color w:val="632423"/>
      <w:sz w:val="48"/>
      <w:szCs w:val="48"/>
    </w:rPr>
  </w:style>
  <w:style w:type="paragraph" w:customStyle="1" w:styleId="Charakter">
    <w:name w:val="Charakter"/>
    <w:basedOn w:val="Normal"/>
    <w:next w:val="Beschreibung1"/>
    <w:link w:val="CharakterZchn"/>
    <w:uiPriority w:val="99"/>
    <w:rsid w:val="004C5A83"/>
    <w:pPr>
      <w:widowControl w:val="0"/>
      <w:spacing w:before="240" w:after="0" w:line="240" w:lineRule="auto"/>
    </w:pPr>
    <w:rPr>
      <w:rFonts w:ascii="Agency FB" w:hAnsi="Agency FB" w:cs="Agency FB"/>
      <w:b/>
      <w:bCs/>
      <w:sz w:val="40"/>
      <w:szCs w:val="40"/>
    </w:rPr>
  </w:style>
  <w:style w:type="paragraph" w:customStyle="1" w:styleId="Text">
    <w:name w:val="Text"/>
    <w:basedOn w:val="Charakter"/>
    <w:next w:val="Charakter"/>
    <w:link w:val="TextZchn"/>
    <w:uiPriority w:val="99"/>
    <w:rsid w:val="00A73E47"/>
    <w:pPr>
      <w:spacing w:before="120"/>
      <w:ind w:left="567"/>
      <w:contextualSpacing/>
      <w:jc w:val="both"/>
    </w:pPr>
    <w:rPr>
      <w:b w:val="0"/>
      <w:bCs w:val="0"/>
      <w:color w:val="943634"/>
      <w:sz w:val="36"/>
      <w:szCs w:val="36"/>
    </w:rPr>
  </w:style>
  <w:style w:type="character" w:customStyle="1" w:styleId="CharakterZchn">
    <w:name w:val="Charakter Zchn"/>
    <w:basedOn w:val="DefaultParagraphFont"/>
    <w:link w:val="Charakter"/>
    <w:uiPriority w:val="99"/>
    <w:rsid w:val="004C5A83"/>
    <w:rPr>
      <w:rFonts w:ascii="Agency FB" w:hAnsi="Agency FB" w:cs="Agency FB"/>
      <w:b/>
      <w:bCs/>
      <w:sz w:val="40"/>
      <w:szCs w:val="40"/>
    </w:rPr>
  </w:style>
  <w:style w:type="paragraph" w:styleId="Header">
    <w:name w:val="header"/>
    <w:basedOn w:val="Normal"/>
    <w:link w:val="HeaderChar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3893"/>
  </w:style>
  <w:style w:type="character" w:customStyle="1" w:styleId="TextZchn">
    <w:name w:val="Text Zchn"/>
    <w:basedOn w:val="CharakterZchn"/>
    <w:link w:val="Text"/>
    <w:uiPriority w:val="99"/>
    <w:rsid w:val="00A73E47"/>
    <w:rPr>
      <w:color w:val="943634"/>
    </w:rPr>
  </w:style>
  <w:style w:type="paragraph" w:styleId="Footer">
    <w:name w:val="footer"/>
    <w:basedOn w:val="Normal"/>
    <w:link w:val="FooterChar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3893"/>
  </w:style>
  <w:style w:type="paragraph" w:customStyle="1" w:styleId="Regie">
    <w:name w:val="Regie"/>
    <w:basedOn w:val="Normal"/>
    <w:next w:val="Text"/>
    <w:link w:val="RegieZchn"/>
    <w:uiPriority w:val="99"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 w:cs="Agency FB"/>
      <w:i/>
      <w:iCs/>
      <w:color w:val="1F497D"/>
      <w:sz w:val="32"/>
      <w:szCs w:val="32"/>
    </w:rPr>
  </w:style>
  <w:style w:type="character" w:customStyle="1" w:styleId="RegieZchn">
    <w:name w:val="Regie Zchn"/>
    <w:basedOn w:val="DefaultParagraphFont"/>
    <w:link w:val="Regie"/>
    <w:uiPriority w:val="99"/>
    <w:rsid w:val="00AE2B37"/>
    <w:rPr>
      <w:rFonts w:ascii="Agency FB" w:hAnsi="Agency FB" w:cs="Agency FB"/>
      <w:i/>
      <w:iCs/>
      <w:color w:val="1F497D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uiPriority w:val="99"/>
    <w:rsid w:val="006F171B"/>
    <w:pPr>
      <w:shd w:val="clear" w:color="auto" w:fill="EEECE1"/>
      <w:spacing w:before="0"/>
      <w:jc w:val="both"/>
    </w:pPr>
    <w:rPr>
      <w:b w:val="0"/>
      <w:bCs w:val="0"/>
      <w:color w:val="000000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uiPriority w:val="99"/>
    <w:rsid w:val="006F171B"/>
    <w:rPr>
      <w:color w:val="000000"/>
      <w:sz w:val="32"/>
      <w:szCs w:val="32"/>
      <w:shd w:val="clear" w:color="auto" w:fill="EEECE1"/>
    </w:rPr>
  </w:style>
  <w:style w:type="paragraph" w:customStyle="1" w:styleId="Beschreibung2">
    <w:name w:val="Beschreibung 2"/>
    <w:basedOn w:val="Beschreibung1"/>
    <w:link w:val="Beschreibung2Zchn"/>
    <w:uiPriority w:val="99"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uiPriority w:val="99"/>
    <w:rsid w:val="006F17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9</Pages>
  <Words>1077</Words>
  <Characters>6142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 - Szene 2 v1.0 GER</dc:title>
  <dc:subject/>
  <dc:creator>SunnyboyXP0</dc:creator>
  <cp:keywords>Operation Red Sand</cp:keywords>
  <dc:description/>
  <cp:lastModifiedBy>DAO 04</cp:lastModifiedBy>
  <cp:revision>7</cp:revision>
  <cp:lastPrinted>2011-05-21T14:32:00Z</cp:lastPrinted>
  <dcterms:created xsi:type="dcterms:W3CDTF">2011-06-05T07:12:00Z</dcterms:created>
  <dcterms:modified xsi:type="dcterms:W3CDTF">2011-06-06T13:34:00Z</dcterms:modified>
</cp:coreProperties>
</file>